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283"/>
        <w:gridCol w:w="1559"/>
        <w:gridCol w:w="1276"/>
        <w:gridCol w:w="1843"/>
        <w:gridCol w:w="142"/>
        <w:gridCol w:w="1134"/>
        <w:gridCol w:w="816"/>
        <w:gridCol w:w="1735"/>
      </w:tblGrid>
      <w:tr w:rsidR="002B73F9" w:rsidRPr="00902043" w:rsidTr="00902043">
        <w:trPr>
          <w:trHeight w:val="880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043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043">
              <w:rPr>
                <w:rFonts w:ascii="Times New Roman" w:hAnsi="Times New Roman"/>
                <w:b/>
                <w:sz w:val="24"/>
                <w:szCs w:val="24"/>
              </w:rPr>
      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за период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043">
              <w:rPr>
                <w:rFonts w:ascii="Times New Roman" w:hAnsi="Times New Roman"/>
                <w:b/>
                <w:sz w:val="24"/>
                <w:szCs w:val="24"/>
              </w:rPr>
              <w:t>с 1 января 2010 года по 31 декабря 2010 года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3F9" w:rsidRPr="00902043" w:rsidTr="00902043">
        <w:trPr>
          <w:trHeight w:val="957"/>
        </w:trPr>
        <w:tc>
          <w:tcPr>
            <w:tcW w:w="1702" w:type="dxa"/>
            <w:vMerge w:val="restart"/>
          </w:tcPr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   Фамилия, имя, </w:t>
            </w:r>
          </w:p>
          <w:p w:rsidR="002B73F9" w:rsidRPr="00902043" w:rsidRDefault="002B73F9" w:rsidP="00902043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gridSpan w:val="2"/>
            <w:vMerge w:val="restart"/>
          </w:tcPr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Общая сумма деклариро-ванного годового дохода за            2010 г.</w:t>
            </w: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3935" w:type="dxa"/>
            <w:gridSpan w:val="4"/>
          </w:tcPr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35" w:type="dxa"/>
            <w:vMerge w:val="restart"/>
          </w:tcPr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 или находящихся в пользовании</w:t>
            </w: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  <w:p w:rsidR="002B73F9" w:rsidRPr="00902043" w:rsidRDefault="002B73F9" w:rsidP="00902043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1636"/>
        </w:trPr>
        <w:tc>
          <w:tcPr>
            <w:tcW w:w="1702" w:type="dxa"/>
            <w:vMerge/>
          </w:tcPr>
          <w:p w:rsidR="002B73F9" w:rsidRPr="00902043" w:rsidRDefault="002B73F9" w:rsidP="00902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2B73F9" w:rsidRPr="00902043" w:rsidRDefault="002B73F9" w:rsidP="00902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2B73F9" w:rsidRPr="00902043" w:rsidRDefault="002B73F9" w:rsidP="00902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Площадь  (кв.м.)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Стра-на рас-поло-жения</w:t>
            </w:r>
          </w:p>
        </w:tc>
        <w:tc>
          <w:tcPr>
            <w:tcW w:w="1735" w:type="dxa"/>
            <w:vMerge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73F9" w:rsidRPr="00902043" w:rsidTr="00902043">
        <w:trPr>
          <w:cantSplit/>
          <w:trHeight w:val="571"/>
        </w:trPr>
        <w:tc>
          <w:tcPr>
            <w:tcW w:w="10490" w:type="dxa"/>
            <w:gridSpan w:val="9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Федеральное бюджетное учреждение «Следственный изолятор № 2 Управления Федеральной службы исполнения наказаний по Волгоградской области»</w:t>
            </w:r>
          </w:p>
        </w:tc>
      </w:tr>
      <w:tr w:rsidR="002B73F9" w:rsidRPr="00902043" w:rsidTr="00902043">
        <w:trPr>
          <w:cantSplit/>
          <w:trHeight w:val="1636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АРАСЛАНОВ Алексей Владимирович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Старший оперуполномо-ченный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332656,64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44,4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Легковой автомобиль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ВАЗ 2106</w:t>
            </w:r>
          </w:p>
        </w:tc>
      </w:tr>
      <w:tr w:rsidR="002B73F9" w:rsidRPr="00902043" w:rsidTr="00902043">
        <w:trPr>
          <w:cantSplit/>
          <w:trHeight w:val="332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265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265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ВАСИЛЬЕВА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Галина Аршалусовна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55482,67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2) квартира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78,0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265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412999,49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265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1636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ГЛУШАК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Марина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Алексеевна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медицинской части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321520,69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1636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B73F9" w:rsidRPr="00902043" w:rsidRDefault="002B73F9" w:rsidP="009020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B73F9" w:rsidRPr="00902043" w:rsidRDefault="002B73F9" w:rsidP="009020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ГРУЗДЕВ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Алексей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294029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259950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57,0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558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ГУЩИН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Иван Александрович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дневной смены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310457,01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земельный участок 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6) земельный участок 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22,0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25,0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37,0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79,0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64,0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ДРУЖИНИН Сергей Владимирович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290888,73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ЗАБРОДСКИЙ Александр Владимирович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310917,87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квартиры (собственность, 1/3 доли)</w:t>
            </w:r>
          </w:p>
          <w:p w:rsidR="002B73F9" w:rsidRPr="00902043" w:rsidRDefault="002B73F9" w:rsidP="009020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ИВАНОВ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Андрей Владимирович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397889,17 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ТОЙОТА РАВ 4</w:t>
            </w: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195902,32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1/4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15,75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КАРМАНОВА Ольга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Михайловна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304711,03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266025,29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ВМВ 5201</w:t>
            </w: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КОПАСОВ 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Илья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Иванович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411974,56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квартира (собственность,        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3) гараж (собственность,        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63,0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Рено Меган</w:t>
            </w: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160620,10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3) гараж (собственность,        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24,0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КУМАРОВ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Евгений Анатольевич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451036,34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Киа Спортейдж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323795,00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 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гараж (собственность,         1/2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52,6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Хендай Старекс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trHeight w:val="3420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КУХТА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Сергей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Евгеньевич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324945,28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85,3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САЗ 382994</w:t>
            </w:r>
          </w:p>
        </w:tc>
      </w:tr>
      <w:tr w:rsidR="002B73F9" w:rsidRPr="00902043" w:rsidTr="00902043">
        <w:trPr>
          <w:trHeight w:val="407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ЛЮБАКОВ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Иван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369534,88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1) легковой автомобиль 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ВАЗ 21102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2) легковой автомобиль 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Опель Аскона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5150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МИРОШНИЧЕНКО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Наталья Станиславовна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психологичес-кой лаборатории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289392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255312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ВАЗ 2110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МЯКИНИНА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Надежда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Инспектор отдела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255386,11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60,8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ВАЗ 2109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НЕДОСЕКИН Евгений Николаевич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300168,86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43200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50400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 2/3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НИКОНОВ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Алексей Николаевич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410847,52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40,8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Ауди А6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23076,80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40,8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ПАСХИН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Дмитрий Викторович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Оперуполно-моченный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37053,18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ПИНАЕВСКИЙ Дмитрий Николаевич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268720,76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1/4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78,00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        ВАЗ 21073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187200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58,7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РИШОВСКИЙ Валентин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Леонидович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490373,26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138,6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138,6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138,6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САКРЮКИНА Ольга Александровна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307634,26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комната в общежитии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3) гараж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13,4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94,0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1138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72721,71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2) гараж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  Тойота Витз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СЕМЕНЕНКО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Сергей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259755,65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1) квартира (собственность, 1/4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2) гараж  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  ВАЗ-2109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rPr>
          <w:cantSplit/>
          <w:trHeight w:val="429"/>
        </w:trPr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75348,12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 (собственность, 1/4 доли)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ФЕДОСОВ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 Иван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Викторович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298422,80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Легковой автомобиль        ВАЗ 21099</w:t>
            </w: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34200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ФЕДОТОВ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Алексей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Александрович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320585,33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гараж  (собственность)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ШАПОВАЛОВ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Александр Александрович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743783,23  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(собственность,        1/2 доли)</w:t>
            </w: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ЯЩЕНКОВ Вячеслав Николаевич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215917,33</w:t>
            </w:r>
          </w:p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3F9" w:rsidRPr="00902043" w:rsidTr="00902043">
        <w:tc>
          <w:tcPr>
            <w:tcW w:w="1985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043">
              <w:rPr>
                <w:rFonts w:ascii="Times New Roman" w:hAnsi="Times New Roman"/>
                <w:sz w:val="20"/>
                <w:szCs w:val="20"/>
              </w:rPr>
              <w:t>164981,75</w:t>
            </w:r>
          </w:p>
        </w:tc>
        <w:tc>
          <w:tcPr>
            <w:tcW w:w="1843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B73F9" w:rsidRPr="00902043" w:rsidRDefault="002B73F9" w:rsidP="009020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B73F9" w:rsidRPr="00333D16" w:rsidRDefault="002B73F9" w:rsidP="00E2534D">
      <w:pPr>
        <w:jc w:val="center"/>
        <w:rPr>
          <w:rFonts w:ascii="Times New Roman" w:hAnsi="Times New Roman"/>
          <w:sz w:val="20"/>
          <w:szCs w:val="20"/>
        </w:rPr>
      </w:pPr>
    </w:p>
    <w:sectPr w:rsidR="002B73F9" w:rsidRPr="00333D16" w:rsidSect="006703E5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F24"/>
    <w:rsid w:val="00030420"/>
    <w:rsid w:val="00097097"/>
    <w:rsid w:val="000A0E42"/>
    <w:rsid w:val="000B639F"/>
    <w:rsid w:val="00102B56"/>
    <w:rsid w:val="00127FA8"/>
    <w:rsid w:val="001430EA"/>
    <w:rsid w:val="00144974"/>
    <w:rsid w:val="00146A9C"/>
    <w:rsid w:val="001618F5"/>
    <w:rsid w:val="0016332F"/>
    <w:rsid w:val="00163979"/>
    <w:rsid w:val="00177691"/>
    <w:rsid w:val="00192048"/>
    <w:rsid w:val="001A387F"/>
    <w:rsid w:val="001D4FC6"/>
    <w:rsid w:val="002107B2"/>
    <w:rsid w:val="002452E3"/>
    <w:rsid w:val="002539DD"/>
    <w:rsid w:val="00272F81"/>
    <w:rsid w:val="002748EF"/>
    <w:rsid w:val="002901D5"/>
    <w:rsid w:val="002B0308"/>
    <w:rsid w:val="002B5E35"/>
    <w:rsid w:val="002B73F9"/>
    <w:rsid w:val="002D2622"/>
    <w:rsid w:val="002D35A9"/>
    <w:rsid w:val="003038CE"/>
    <w:rsid w:val="00330333"/>
    <w:rsid w:val="00333D16"/>
    <w:rsid w:val="00362C85"/>
    <w:rsid w:val="003A08E7"/>
    <w:rsid w:val="003A3F54"/>
    <w:rsid w:val="003B05EE"/>
    <w:rsid w:val="003C54F9"/>
    <w:rsid w:val="003D19C9"/>
    <w:rsid w:val="003E30E5"/>
    <w:rsid w:val="00404354"/>
    <w:rsid w:val="004207F2"/>
    <w:rsid w:val="0042312D"/>
    <w:rsid w:val="004364A5"/>
    <w:rsid w:val="00475920"/>
    <w:rsid w:val="004A1B43"/>
    <w:rsid w:val="004B0219"/>
    <w:rsid w:val="004D3BE1"/>
    <w:rsid w:val="004F0C8E"/>
    <w:rsid w:val="005118E4"/>
    <w:rsid w:val="005207D1"/>
    <w:rsid w:val="005325A7"/>
    <w:rsid w:val="00553555"/>
    <w:rsid w:val="00556A8F"/>
    <w:rsid w:val="005673B1"/>
    <w:rsid w:val="00582DAE"/>
    <w:rsid w:val="005C0554"/>
    <w:rsid w:val="005C32A4"/>
    <w:rsid w:val="005E7B18"/>
    <w:rsid w:val="006034D8"/>
    <w:rsid w:val="00620A37"/>
    <w:rsid w:val="006703E5"/>
    <w:rsid w:val="00680A97"/>
    <w:rsid w:val="006A6E3D"/>
    <w:rsid w:val="006B1027"/>
    <w:rsid w:val="006C1B58"/>
    <w:rsid w:val="00712F24"/>
    <w:rsid w:val="00761F9A"/>
    <w:rsid w:val="0076681A"/>
    <w:rsid w:val="00783076"/>
    <w:rsid w:val="00794FD2"/>
    <w:rsid w:val="00796DB0"/>
    <w:rsid w:val="007A4135"/>
    <w:rsid w:val="007B2DE8"/>
    <w:rsid w:val="007C2B76"/>
    <w:rsid w:val="007F0860"/>
    <w:rsid w:val="007F7E95"/>
    <w:rsid w:val="00801A09"/>
    <w:rsid w:val="00831D72"/>
    <w:rsid w:val="008424E0"/>
    <w:rsid w:val="00842F40"/>
    <w:rsid w:val="00867A34"/>
    <w:rsid w:val="008705EC"/>
    <w:rsid w:val="0088193B"/>
    <w:rsid w:val="008A71F7"/>
    <w:rsid w:val="008D62CD"/>
    <w:rsid w:val="008E62F8"/>
    <w:rsid w:val="00902043"/>
    <w:rsid w:val="0094766F"/>
    <w:rsid w:val="00963B1A"/>
    <w:rsid w:val="009A05B1"/>
    <w:rsid w:val="009C48D1"/>
    <w:rsid w:val="009E0AEC"/>
    <w:rsid w:val="009F161D"/>
    <w:rsid w:val="00A42081"/>
    <w:rsid w:val="00A60FA5"/>
    <w:rsid w:val="00A72349"/>
    <w:rsid w:val="00A77856"/>
    <w:rsid w:val="00A94EBF"/>
    <w:rsid w:val="00AC1D47"/>
    <w:rsid w:val="00AD2259"/>
    <w:rsid w:val="00AD2847"/>
    <w:rsid w:val="00AE2359"/>
    <w:rsid w:val="00AF73CC"/>
    <w:rsid w:val="00B11C1F"/>
    <w:rsid w:val="00B375F5"/>
    <w:rsid w:val="00B76890"/>
    <w:rsid w:val="00BA42E1"/>
    <w:rsid w:val="00BB0DBF"/>
    <w:rsid w:val="00BC558A"/>
    <w:rsid w:val="00BE568F"/>
    <w:rsid w:val="00BF7F98"/>
    <w:rsid w:val="00C01626"/>
    <w:rsid w:val="00C2480C"/>
    <w:rsid w:val="00C31561"/>
    <w:rsid w:val="00C43419"/>
    <w:rsid w:val="00C741CD"/>
    <w:rsid w:val="00C766F5"/>
    <w:rsid w:val="00C8192A"/>
    <w:rsid w:val="00C97515"/>
    <w:rsid w:val="00CA756C"/>
    <w:rsid w:val="00CB1CBE"/>
    <w:rsid w:val="00D05C73"/>
    <w:rsid w:val="00D148FB"/>
    <w:rsid w:val="00D81680"/>
    <w:rsid w:val="00D92590"/>
    <w:rsid w:val="00DC0324"/>
    <w:rsid w:val="00DC6DDC"/>
    <w:rsid w:val="00E05862"/>
    <w:rsid w:val="00E2534D"/>
    <w:rsid w:val="00E27D16"/>
    <w:rsid w:val="00E32E56"/>
    <w:rsid w:val="00E478E6"/>
    <w:rsid w:val="00E52772"/>
    <w:rsid w:val="00E767B4"/>
    <w:rsid w:val="00E8567B"/>
    <w:rsid w:val="00EA1A90"/>
    <w:rsid w:val="00EA20C7"/>
    <w:rsid w:val="00EA58EA"/>
    <w:rsid w:val="00EC04EE"/>
    <w:rsid w:val="00ED2580"/>
    <w:rsid w:val="00EF6C7A"/>
    <w:rsid w:val="00F42DD5"/>
    <w:rsid w:val="00F631F3"/>
    <w:rsid w:val="00F63B33"/>
    <w:rsid w:val="00F641D8"/>
    <w:rsid w:val="00F957FD"/>
    <w:rsid w:val="00FB42C1"/>
    <w:rsid w:val="00FB6D19"/>
    <w:rsid w:val="00FF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B1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F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775</TotalTime>
  <Pages>6</Pages>
  <Words>1121</Words>
  <Characters>6395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Vilysov</cp:lastModifiedBy>
  <cp:revision>84</cp:revision>
  <dcterms:created xsi:type="dcterms:W3CDTF">2013-02-20T06:33:00Z</dcterms:created>
  <dcterms:modified xsi:type="dcterms:W3CDTF">2013-04-03T11:26:00Z</dcterms:modified>
</cp:coreProperties>
</file>